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23012" w:rsidRDefault="00744310" w:rsidP="000A3F0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A3F0E" w:rsidRPr="000A3F0E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Локомотивная, д. </w:t>
      </w:r>
    </w:p>
    <w:p w:rsidR="000A3F0E" w:rsidRPr="000A3F0E" w:rsidRDefault="000A3F0E" w:rsidP="000A3F0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0A3F0E">
        <w:rPr>
          <w:rFonts w:eastAsia="Arial"/>
          <w:b/>
          <w:kern w:val="3"/>
          <w:sz w:val="24"/>
          <w:szCs w:val="24"/>
          <w:lang w:eastAsia="zh-CN"/>
        </w:rPr>
        <w:t>18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007D" w:rsidRDefault="0010435B" w:rsidP="004E007D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77B01" w:rsidRPr="00B77B0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B6E2A">
        <w:t>р</w:t>
      </w:r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E007D" w:rsidRPr="004E007D">
        <w:rPr>
          <w:b/>
          <w:color w:val="000000"/>
          <w:kern w:val="3"/>
          <w:sz w:val="24"/>
          <w:szCs w:val="24"/>
          <w:lang w:eastAsia="zh-CN" w:bidi="hi-IN"/>
        </w:rPr>
        <w:t>900 000,00</w:t>
      </w:r>
      <w:r w:rsidR="004E00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E007D" w:rsidRPr="004E007D">
        <w:rPr>
          <w:b/>
          <w:color w:val="000000"/>
          <w:kern w:val="3"/>
          <w:sz w:val="24"/>
          <w:szCs w:val="24"/>
          <w:lang w:eastAsia="zh-CN" w:bidi="hi-IN"/>
        </w:rPr>
        <w:t>150 000,00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4E007D" w:rsidRPr="004E007D">
        <w:rPr>
          <w:b/>
          <w:color w:val="000000"/>
          <w:kern w:val="3"/>
          <w:sz w:val="24"/>
          <w:szCs w:val="24"/>
          <w:lang w:eastAsia="zh-CN" w:bidi="hi-IN"/>
        </w:rPr>
        <w:t>320 000,00</w:t>
      </w:r>
      <w:r w:rsidR="004E00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более </w:t>
      </w:r>
      <w:r w:rsidR="004E007D" w:rsidRPr="004E007D">
        <w:rPr>
          <w:b/>
          <w:bCs/>
          <w:color w:val="000000"/>
          <w:kern w:val="3"/>
          <w:sz w:val="24"/>
          <w:szCs w:val="24"/>
          <w:lang w:eastAsia="zh-CN" w:bidi="hi-IN"/>
        </w:rPr>
        <w:t>41 100,00</w:t>
      </w:r>
      <w:r w:rsidR="004E00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E007D" w:rsidRPr="004E007D">
        <w:rPr>
          <w:b/>
          <w:bCs/>
          <w:color w:val="000000"/>
          <w:kern w:val="3"/>
          <w:sz w:val="24"/>
          <w:szCs w:val="24"/>
          <w:lang w:eastAsia="zh-CN" w:bidi="hi-IN"/>
        </w:rPr>
        <w:t>20 550,00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3F0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2E90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07D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23012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7B01"/>
    <w:rsid w:val="00B87348"/>
    <w:rsid w:val="00BA3B14"/>
    <w:rsid w:val="00BA48C0"/>
    <w:rsid w:val="00BB427B"/>
    <w:rsid w:val="00BB7B05"/>
    <w:rsid w:val="00BD3031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6E2A"/>
    <w:rsid w:val="00EB7B1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F7D1-3D0C-4E4D-A2E7-E95AA538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32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40</cp:revision>
  <cp:lastPrinted>2023-02-01T06:27:00Z</cp:lastPrinted>
  <dcterms:created xsi:type="dcterms:W3CDTF">2024-06-18T11:39:00Z</dcterms:created>
  <dcterms:modified xsi:type="dcterms:W3CDTF">2024-07-01T06:52:00Z</dcterms:modified>
</cp:coreProperties>
</file>